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2D7" w:rsidRPr="00215E10" w:rsidRDefault="00B932D7" w:rsidP="00B932D7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ระดับความสำเร็จของการดำเนินงานตามมาตรการประหยัดพลังงานของสำนัก/หน่วยงาน</w:t>
      </w:r>
    </w:p>
    <w:p w:rsidR="00D13030" w:rsidRPr="00215E10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15E1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D1B53" w:rsidRPr="00215E10" w:rsidRDefault="00215E10" w:rsidP="005D1B53">
      <w:pPr>
        <w:pStyle w:val="FootnoteText"/>
        <w:ind w:firstLine="1080"/>
        <w:jc w:val="thaiDistribute"/>
        <w:outlineLvl w:val="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พิจารณาจากความสำเร็จในการจัดทำมาตรการ/แนวทางการประหยัดพลังงานไฟฟ้าของ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สำนัก/</w:t>
      </w:r>
      <w:r w:rsidR="005D1B53"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หน่วยงาน และผลสำเร็จของการดำเนินงานตามแนวทาง/มาตรการดังกล่าวได้ครบถ้วนสมบูรณ์ </w:t>
      </w:r>
    </w:p>
    <w:p w:rsidR="005D1B53" w:rsidRPr="00215E10" w:rsidRDefault="00C66F99" w:rsidP="00C66F99">
      <w:pPr>
        <w:pStyle w:val="FootnoteText"/>
        <w:spacing w:before="120"/>
        <w:ind w:firstLine="720"/>
        <w:jc w:val="thaiDistribute"/>
        <w:outlineLvl w:val="0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  </w:t>
      </w:r>
      <w:r w:rsid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</w:r>
    </w:p>
    <w:p w:rsidR="00D13030" w:rsidRPr="00215E10" w:rsidRDefault="00D13030" w:rsidP="005D1B53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215E10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215E10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215E1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215E10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B932D7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/แนวทางการประหยัดพลังงานไฟฟ้าของสำนัก/หน่วยงานโดยผู้อำนวยการสำนัก/หน่วยงานให้ความเห็นชอบ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B932D7" w:rsidP="00B932D7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กำหนดแนวทางในการพัฒนาปรับปรุงมาตรการให้มีประสิทธิภาพ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B932D7" w:rsidP="00B932D7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</w:t>
            </w:r>
            <w:r w:rsidRPr="00215E10"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</w:t>
            </w: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</w:r>
            <w:r w:rsidR="0007464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สำนัก/หน่วยงานทั้งหมดมีความพึงพอใจต่อมาตรการประหยัดพลังงาน</w:t>
            </w:r>
          </w:p>
        </w:tc>
      </w:tr>
      <w:tr w:rsidR="00D13030" w:rsidRPr="00215E10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B932D7" w:rsidP="00B932D7">
            <w:p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</w:r>
          </w:p>
        </w:tc>
      </w:tr>
      <w:tr w:rsidR="00E778A6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215E10" w:rsidRDefault="00B932D7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</w:r>
          </w:p>
        </w:tc>
      </w:tr>
    </w:tbl>
    <w:p w:rsidR="00B932D7" w:rsidRPr="00854C85" w:rsidRDefault="00B932D7" w:rsidP="00D13030">
      <w:pPr>
        <w:pStyle w:val="FootnoteText"/>
        <w:spacing w:before="120"/>
        <w:rPr>
          <w:rFonts w:ascii="TH SarabunPSK" w:hAnsi="TH SarabunPSK" w:cs="TH SarabunPSK"/>
          <w:b/>
          <w:bCs/>
          <w:sz w:val="16"/>
          <w:szCs w:val="16"/>
        </w:rPr>
      </w:pPr>
    </w:p>
    <w:p w:rsidR="00487A24" w:rsidRPr="00B17F74" w:rsidRDefault="00D13030" w:rsidP="00D13030">
      <w:pPr>
        <w:pStyle w:val="FootnoteText"/>
        <w:spacing w:before="120"/>
        <w:rPr>
          <w:rFonts w:ascii="TH SarabunPSK" w:hAnsi="TH SarabunPSK" w:cs="TH SarabunPSK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487A24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B17F74">
        <w:rPr>
          <w:rFonts w:ascii="TH SarabunPSK" w:hAnsi="TH SarabunPSK" w:cs="TH SarabunPSK"/>
          <w:sz w:val="30"/>
          <w:szCs w:val="30"/>
          <w:u w:val="dotted"/>
        </w:rPr>
        <w:tab/>
        <w:t xml:space="preserve">- </w:t>
      </w:r>
      <w:r w:rsidR="00B17F74">
        <w:rPr>
          <w:rFonts w:ascii="TH SarabunPSK" w:hAnsi="TH SarabunPSK" w:cs="TH SarabunPSK" w:hint="cs"/>
          <w:sz w:val="30"/>
          <w:szCs w:val="30"/>
          <w:u w:val="dotted"/>
          <w:cs/>
        </w:rPr>
        <w:t>ถ้ามี -</w:t>
      </w:r>
      <w:r w:rsidR="00B17F74">
        <w:rPr>
          <w:rFonts w:ascii="TH SarabunPSK" w:hAnsi="TH SarabunPSK" w:cs="TH SarabunPSK"/>
          <w:sz w:val="30"/>
          <w:szCs w:val="30"/>
          <w:u w:val="dotted"/>
        </w:rPr>
        <w:tab/>
      </w:r>
      <w:r w:rsidR="00B17F74">
        <w:rPr>
          <w:rFonts w:ascii="TH SarabunPSK" w:hAnsi="TH SarabunPSK" w:cs="TH SarabunPSK"/>
          <w:sz w:val="30"/>
          <w:szCs w:val="30"/>
          <w:u w:val="dotted"/>
        </w:rPr>
        <w:tab/>
      </w:r>
      <w:r w:rsidR="00B17F74">
        <w:rPr>
          <w:rFonts w:ascii="TH SarabunPSK" w:hAnsi="TH SarabunPSK" w:cs="TH SarabunPSK"/>
          <w:sz w:val="30"/>
          <w:szCs w:val="30"/>
          <w:u w:val="dotted"/>
        </w:rPr>
        <w:tab/>
      </w:r>
      <w:r w:rsidR="00B17F74">
        <w:rPr>
          <w:rFonts w:ascii="TH SarabunPSK" w:hAnsi="TH SarabunPSK" w:cs="TH SarabunPSK"/>
          <w:sz w:val="30"/>
          <w:szCs w:val="30"/>
          <w:u w:val="dotted"/>
        </w:rPr>
        <w:tab/>
      </w:r>
      <w:r w:rsidR="00B17F74">
        <w:rPr>
          <w:rFonts w:ascii="TH SarabunPSK" w:hAnsi="TH SarabunPSK" w:cs="TH SarabunPSK"/>
          <w:sz w:val="30"/>
          <w:szCs w:val="30"/>
          <w:u w:val="dotted"/>
        </w:rPr>
        <w:tab/>
      </w:r>
      <w:r w:rsidR="00B17F74">
        <w:rPr>
          <w:rFonts w:ascii="TH SarabunPSK" w:hAnsi="TH SarabunPSK" w:cs="TH SarabunPSK"/>
          <w:sz w:val="30"/>
          <w:szCs w:val="30"/>
          <w:u w:val="dotted"/>
        </w:rPr>
        <w:tab/>
      </w:r>
      <w:r w:rsidR="00B17F74">
        <w:rPr>
          <w:rFonts w:ascii="TH SarabunPSK" w:hAnsi="TH SarabunPSK" w:cs="TH SarabunPSK"/>
          <w:sz w:val="30"/>
          <w:szCs w:val="30"/>
          <w:u w:val="dotted"/>
        </w:rPr>
        <w:tab/>
      </w:r>
      <w:r w:rsidR="00B17F74">
        <w:rPr>
          <w:rFonts w:ascii="TH SarabunPSK" w:hAnsi="TH SarabunPSK" w:cs="TH SarabunPSK"/>
          <w:sz w:val="30"/>
          <w:szCs w:val="30"/>
          <w:u w:val="dotted"/>
        </w:rPr>
        <w:tab/>
      </w:r>
      <w:r w:rsidR="00B17F74">
        <w:rPr>
          <w:rFonts w:ascii="TH SarabunPSK" w:hAnsi="TH SarabunPSK" w:cs="TH SarabunPSK"/>
          <w:sz w:val="30"/>
          <w:szCs w:val="30"/>
          <w:u w:val="dotted"/>
        </w:rPr>
        <w:tab/>
      </w:r>
      <w:r w:rsidR="00B17F74">
        <w:rPr>
          <w:rFonts w:ascii="TH SarabunPSK" w:hAnsi="TH SarabunPSK" w:cs="TH SarabunPSK"/>
          <w:sz w:val="30"/>
          <w:szCs w:val="30"/>
          <w:u w:val="dotted"/>
        </w:rPr>
        <w:tab/>
      </w:r>
    </w:p>
    <w:p w:rsidR="00854C85" w:rsidRPr="00854C85" w:rsidRDefault="00854C85" w:rsidP="00D13030">
      <w:pPr>
        <w:pStyle w:val="FootnoteText"/>
        <w:spacing w:before="120"/>
        <w:rPr>
          <w:rFonts w:ascii="TH SarabunPSK" w:hAnsi="TH SarabunPSK" w:cs="TH SarabunPSK"/>
          <w:b/>
          <w:bCs/>
          <w:sz w:val="16"/>
          <w:szCs w:val="16"/>
        </w:rPr>
      </w:pPr>
    </w:p>
    <w:p w:rsidR="00D13030" w:rsidRPr="00215E1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215E10" w:rsidTr="003C0A40">
        <w:tc>
          <w:tcPr>
            <w:tcW w:w="371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64390" w:rsidRPr="00215E10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215E10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215E10" w:rsidRDefault="005D1B53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215E10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Default="009D6F42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9D6F42" w:rsidRPr="00215E10" w:rsidRDefault="009D6F42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1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9D6F42" w:rsidRDefault="009D6F42" w:rsidP="009D6F42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</w:p>
          <w:p w:rsidR="00416FDA" w:rsidRPr="00215E10" w:rsidRDefault="009D6F42" w:rsidP="009D6F4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4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215E10" w:rsidRDefault="009D6F42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215E10" w:rsidRDefault="00573311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</w:t>
            </w:r>
          </w:p>
        </w:tc>
      </w:tr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215E10" w:rsidRDefault="00573311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........................................................................</w:t>
            </w:r>
            <w:bookmarkStart w:id="0" w:name="_GoBack"/>
            <w:bookmarkEnd w:id="0"/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215E1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215E10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215E10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215E10" w:rsidSect="008611A5">
      <w:headerReference w:type="default" r:id="rId8"/>
      <w:footerReference w:type="even" r:id="rId9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B32" w:rsidRDefault="00C57B32">
      <w:r>
        <w:separator/>
      </w:r>
    </w:p>
  </w:endnote>
  <w:endnote w:type="continuationSeparator" w:id="0">
    <w:p w:rsidR="00C57B32" w:rsidRDefault="00C57B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B32" w:rsidRDefault="00C57B32">
      <w:r>
        <w:separator/>
      </w:r>
    </w:p>
  </w:footnote>
  <w:footnote w:type="continuationSeparator" w:id="0">
    <w:p w:rsidR="00C57B32" w:rsidRDefault="00C57B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9D6F42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สำนักอำนวยการ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D0407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9D6F42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สำนักอำนวยการ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D0407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E87"/>
    <w:rsid w:val="00060446"/>
    <w:rsid w:val="00061DAA"/>
    <w:rsid w:val="00074644"/>
    <w:rsid w:val="00076886"/>
    <w:rsid w:val="000903B2"/>
    <w:rsid w:val="00094BDC"/>
    <w:rsid w:val="000B7D25"/>
    <w:rsid w:val="000C5040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15E10"/>
    <w:rsid w:val="00241184"/>
    <w:rsid w:val="0026702E"/>
    <w:rsid w:val="002741F9"/>
    <w:rsid w:val="0027645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42D0"/>
    <w:rsid w:val="00392BCF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4251"/>
    <w:rsid w:val="00456768"/>
    <w:rsid w:val="004611B5"/>
    <w:rsid w:val="00461DC3"/>
    <w:rsid w:val="00464E69"/>
    <w:rsid w:val="004744F1"/>
    <w:rsid w:val="00485CA3"/>
    <w:rsid w:val="00487A24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73311"/>
    <w:rsid w:val="00587B5A"/>
    <w:rsid w:val="005A10BB"/>
    <w:rsid w:val="005A7EF0"/>
    <w:rsid w:val="005B7E48"/>
    <w:rsid w:val="005D003E"/>
    <w:rsid w:val="005D1B53"/>
    <w:rsid w:val="005F65F5"/>
    <w:rsid w:val="00600032"/>
    <w:rsid w:val="00626548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6E73C5"/>
    <w:rsid w:val="006F7FC6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54C85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53BAC"/>
    <w:rsid w:val="00975613"/>
    <w:rsid w:val="00977DAC"/>
    <w:rsid w:val="00991171"/>
    <w:rsid w:val="009920F0"/>
    <w:rsid w:val="009A3E92"/>
    <w:rsid w:val="009A7E64"/>
    <w:rsid w:val="009D17C9"/>
    <w:rsid w:val="009D55C4"/>
    <w:rsid w:val="009D6F42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17F74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32D7"/>
    <w:rsid w:val="00B96DA7"/>
    <w:rsid w:val="00BB0DEA"/>
    <w:rsid w:val="00BB45C5"/>
    <w:rsid w:val="00BC64F8"/>
    <w:rsid w:val="00BD7A20"/>
    <w:rsid w:val="00BF37CD"/>
    <w:rsid w:val="00C042B0"/>
    <w:rsid w:val="00C148B8"/>
    <w:rsid w:val="00C30715"/>
    <w:rsid w:val="00C44E71"/>
    <w:rsid w:val="00C55FFC"/>
    <w:rsid w:val="00C57B32"/>
    <w:rsid w:val="00C66F99"/>
    <w:rsid w:val="00C7208E"/>
    <w:rsid w:val="00C76612"/>
    <w:rsid w:val="00C852F7"/>
    <w:rsid w:val="00CA39A9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D0407B"/>
    <w:rsid w:val="00D12C37"/>
    <w:rsid w:val="00D13030"/>
    <w:rsid w:val="00D16FCD"/>
    <w:rsid w:val="00D1783A"/>
    <w:rsid w:val="00D370F2"/>
    <w:rsid w:val="00D52CF5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35685"/>
    <w:rsid w:val="00E60024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A3D0A2-1D9F-450B-A8D4-CEFD54C076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42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อรสุดา จันชา</cp:lastModifiedBy>
  <cp:revision>24</cp:revision>
  <cp:lastPrinted>2015-01-19T07:15:00Z</cp:lastPrinted>
  <dcterms:created xsi:type="dcterms:W3CDTF">2017-01-06T02:10:00Z</dcterms:created>
  <dcterms:modified xsi:type="dcterms:W3CDTF">2018-02-01T07:47:00Z</dcterms:modified>
</cp:coreProperties>
</file>